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0D1A8C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0D1A8C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0D1A8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0D1A8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0D1A8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0D1A8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0D1A8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0D1A8C" w:rsidRPr="000D1A8C">
          <w:rPr>
            <w:b w:val="0"/>
          </w:rPr>
          <w:t xml:space="preserve"> 11091/022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0D1A8C" w:rsidP="00232C8F">
            <w:r>
              <w:t>Медицинский регистратор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0D1A8C" w:rsidP="00232C8F">
            <w:r>
              <w:t>24042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0D1A8C" w:rsidRPr="000D1A8C">
          <w:rPr>
            <w:rStyle w:val="aa"/>
          </w:rPr>
          <w:t xml:space="preserve"> Поликлиника</w:t>
        </w:r>
        <w:r w:rsidR="000D1A8C" w:rsidRPr="000D1A8C">
          <w:rPr>
            <w:u w:val="single"/>
          </w:rPr>
          <w:t xml:space="preserve"> - Регистратура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0D1A8C" w:rsidRPr="000D1A8C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0D1A8C" w:rsidRPr="000D1A8C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0D1A8C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0D1A8C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0D1A8C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0D1A8C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0D1A8C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0D1A8C" w:rsidP="00C31869">
            <w:pPr>
              <w:jc w:val="center"/>
            </w:pPr>
            <w:r>
              <w:t>133-110-425 86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0D1A8C" w:rsidRPr="000D1A8C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0D1A8C" w:rsidRPr="000D1A8C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D1A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D1A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D1A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D1A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D1A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D1A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D1A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D1A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0D1A8C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D1A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D1A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D1A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D1A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0D1A8C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D1A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0D1A8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D1A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0D1A8C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0D1A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D1A8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D1A8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D1A8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D1A8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D1A8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D1A8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D1A8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C745DD" w:rsidRPr="00C745DD">
          <w:rPr>
            <w:i/>
            <w:u w:val="single"/>
          </w:rPr>
          <w:t>1. Рекомендации по улучшению и оздоровлению условий труда:</w:t>
        </w:r>
        <w:r w:rsidR="00C745DD" w:rsidRPr="00C745DD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C745DD" w:rsidRPr="00C745DD">
          <w:rPr>
            <w:i/>
            <w:u w:val="single"/>
          </w:rPr>
          <w:tab/>
          <w:t>   </w:t>
        </w:r>
        <w:r w:rsidR="00C745DD" w:rsidRPr="00C745DD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C745DD" w:rsidRPr="00C745DD">
          <w:rPr>
            <w:i/>
            <w:u w:val="single"/>
          </w:rPr>
          <w:tab/>
          <w:t>   </w:t>
        </w:r>
        <w:r w:rsidR="00C745DD" w:rsidRPr="00C745DD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C745DD" w:rsidRPr="00C745DD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C745DD" w:rsidRPr="00C745DD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D1A8C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D1A8C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0D1A8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D1A8C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D1A8C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0D1A8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0D1A8C" w:rsidRPr="000D1A8C" w:rsidTr="000D1A8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</w:tr>
      <w:tr w:rsidR="000D1A8C" w:rsidRPr="000D1A8C" w:rsidTr="000D1A8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(дата)</w:t>
            </w:r>
          </w:p>
        </w:tc>
      </w:tr>
      <w:tr w:rsidR="000D1A8C" w:rsidRPr="000D1A8C" w:rsidTr="000D1A8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</w:tr>
      <w:tr w:rsidR="000D1A8C" w:rsidRPr="000D1A8C" w:rsidTr="000D1A8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(дата)</w:t>
            </w:r>
          </w:p>
        </w:tc>
      </w:tr>
      <w:tr w:rsidR="000D1A8C" w:rsidRPr="000D1A8C" w:rsidTr="000D1A8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</w:tr>
      <w:tr w:rsidR="000D1A8C" w:rsidRPr="000D1A8C" w:rsidTr="000D1A8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2446F0" w:rsidTr="002446F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2446F0" w:rsidRDefault="002446F0" w:rsidP="003C5C39">
            <w:pPr>
              <w:pStyle w:val="a8"/>
            </w:pPr>
            <w:r w:rsidRPr="002446F0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2446F0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2446F0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2446F0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2446F0" w:rsidRDefault="002446F0" w:rsidP="003C5C39">
            <w:pPr>
              <w:pStyle w:val="a8"/>
            </w:pPr>
            <w:r w:rsidRPr="002446F0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2446F0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2446F0" w:rsidRDefault="00C745DD" w:rsidP="003C5C39">
            <w:pPr>
              <w:pStyle w:val="a8"/>
            </w:pPr>
            <w:r>
              <w:t>24.11.2016</w:t>
            </w:r>
          </w:p>
        </w:tc>
      </w:tr>
      <w:tr w:rsidR="00EF07A3" w:rsidRPr="002446F0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2446F0" w:rsidRDefault="002446F0" w:rsidP="003C5C39">
            <w:pPr>
              <w:pStyle w:val="a8"/>
              <w:rPr>
                <w:b/>
                <w:vertAlign w:val="superscript"/>
              </w:rPr>
            </w:pPr>
            <w:r w:rsidRPr="002446F0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2446F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2446F0" w:rsidRDefault="002446F0" w:rsidP="00EF07A3">
            <w:pPr>
              <w:pStyle w:val="a8"/>
              <w:rPr>
                <w:b/>
                <w:vertAlign w:val="superscript"/>
              </w:rPr>
            </w:pPr>
            <w:r w:rsidRPr="002446F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2446F0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2446F0" w:rsidRDefault="002446F0" w:rsidP="00EF07A3">
            <w:pPr>
              <w:pStyle w:val="a8"/>
              <w:rPr>
                <w:b/>
                <w:vertAlign w:val="superscript"/>
              </w:rPr>
            </w:pPr>
            <w:r w:rsidRPr="002446F0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2446F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2446F0" w:rsidRDefault="002446F0" w:rsidP="00EF07A3">
            <w:pPr>
              <w:pStyle w:val="a8"/>
              <w:rPr>
                <w:vertAlign w:val="superscript"/>
              </w:rPr>
            </w:pPr>
            <w:r w:rsidRPr="002446F0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0D1A8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D1A8C" w:rsidP="004E51DC">
            <w:pPr>
              <w:pStyle w:val="a8"/>
            </w:pPr>
            <w:r>
              <w:t>Верухина Ирина Юрьевна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0D1A8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0D1A8C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0D1A8C" w:rsidRPr="000D1A8C" w:rsidTr="000D1A8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</w:tr>
      <w:tr w:rsidR="000D1A8C" w:rsidRPr="000D1A8C" w:rsidTr="000D1A8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D1A8C" w:rsidRPr="000D1A8C" w:rsidRDefault="000D1A8C" w:rsidP="00EF07A3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(дата)</w:t>
            </w:r>
          </w:p>
        </w:tc>
      </w:tr>
      <w:tr w:rsidR="000D1A8C" w:rsidRPr="000D1A8C" w:rsidTr="000D1A8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</w:tr>
      <w:tr w:rsidR="000D1A8C" w:rsidRPr="000D1A8C" w:rsidTr="000D1A8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D1A8C" w:rsidRPr="000D1A8C" w:rsidRDefault="000D1A8C" w:rsidP="00EF07A3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(дата)</w:t>
            </w:r>
          </w:p>
        </w:tc>
      </w:tr>
      <w:tr w:rsidR="000D1A8C" w:rsidRPr="000D1A8C" w:rsidTr="000D1A8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</w:tr>
      <w:tr w:rsidR="000D1A8C" w:rsidRPr="000D1A8C" w:rsidTr="000D1A8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D1A8C" w:rsidRPr="000D1A8C" w:rsidRDefault="000D1A8C" w:rsidP="00EF07A3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(дата)</w:t>
            </w:r>
          </w:p>
        </w:tc>
      </w:tr>
      <w:tr w:rsidR="000D1A8C" w:rsidRPr="000D1A8C" w:rsidTr="000D1A8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</w:tr>
      <w:tr w:rsidR="000D1A8C" w:rsidRPr="000D1A8C" w:rsidTr="000D1A8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D1A8C" w:rsidRPr="000D1A8C" w:rsidRDefault="000D1A8C" w:rsidP="00EF07A3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(дата)</w:t>
            </w:r>
          </w:p>
        </w:tc>
      </w:tr>
      <w:tr w:rsidR="000D1A8C" w:rsidRPr="000D1A8C" w:rsidTr="000D1A8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A8C" w:rsidRPr="000D1A8C" w:rsidRDefault="000D1A8C" w:rsidP="004E51DC">
            <w:pPr>
              <w:pStyle w:val="a8"/>
            </w:pPr>
          </w:p>
        </w:tc>
      </w:tr>
      <w:tr w:rsidR="000D1A8C" w:rsidRPr="000D1A8C" w:rsidTr="000D1A8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D1A8C" w:rsidRPr="000D1A8C" w:rsidRDefault="000D1A8C" w:rsidP="00EF07A3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D1A8C" w:rsidRPr="000D1A8C" w:rsidRDefault="000D1A8C" w:rsidP="004E51DC">
            <w:pPr>
              <w:pStyle w:val="a8"/>
              <w:rPr>
                <w:vertAlign w:val="superscript"/>
              </w:rPr>
            </w:pPr>
            <w:r w:rsidRPr="000D1A8C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6F0" w:rsidRDefault="002446F0" w:rsidP="0076042D">
      <w:pPr>
        <w:pStyle w:val="a9"/>
      </w:pPr>
      <w:r>
        <w:separator/>
      </w:r>
    </w:p>
  </w:endnote>
  <w:endnote w:type="continuationSeparator" w:id="0">
    <w:p w:rsidR="002446F0" w:rsidRDefault="002446F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0D1A8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11091/022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FD2B13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FD2B13" w:rsidRPr="00C31869">
            <w:rPr>
              <w:rStyle w:val="ad"/>
              <w:sz w:val="20"/>
              <w:szCs w:val="20"/>
            </w:rPr>
            <w:fldChar w:fldCharType="separate"/>
          </w:r>
          <w:r w:rsidR="000D1A8C">
            <w:rPr>
              <w:rStyle w:val="ad"/>
              <w:noProof/>
              <w:sz w:val="20"/>
              <w:szCs w:val="20"/>
            </w:rPr>
            <w:t>1</w:t>
          </w:r>
          <w:r w:rsidR="00FD2B13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D1A8C" w:rsidRPr="000D1A8C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6F0" w:rsidRDefault="002446F0" w:rsidP="0076042D">
      <w:pPr>
        <w:pStyle w:val="a9"/>
      </w:pPr>
      <w:r>
        <w:separator/>
      </w:r>
    </w:p>
  </w:footnote>
  <w:footnote w:type="continuationSeparator" w:id="0">
    <w:p w:rsidR="002446F0" w:rsidRDefault="002446F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оликлиника - Регистратура"/>
    <w:docVar w:name="class" w:val=" не определен "/>
    <w:docVar w:name="close_doc_flag" w:val="0"/>
    <w:docVar w:name="co_classes" w:val="   "/>
    <w:docVar w:name="codeok" w:val=" 24042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22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5B8216967078462FA08E3F5EA64B068E"/>
    <w:docVar w:name="rm_id" w:val="6"/>
    <w:docVar w:name="rm_name" w:val="                                          "/>
    <w:docVar w:name="rm_number" w:val=" 11091/022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773A2B"/>
    <w:rsid w:val="000024F1"/>
    <w:rsid w:val="00025683"/>
    <w:rsid w:val="00046815"/>
    <w:rsid w:val="0005566C"/>
    <w:rsid w:val="000860ED"/>
    <w:rsid w:val="000905BE"/>
    <w:rsid w:val="000D1A8C"/>
    <w:rsid w:val="000D1F5B"/>
    <w:rsid w:val="00110025"/>
    <w:rsid w:val="001429B1"/>
    <w:rsid w:val="00145419"/>
    <w:rsid w:val="001456F8"/>
    <w:rsid w:val="0015635F"/>
    <w:rsid w:val="001607C8"/>
    <w:rsid w:val="001B643A"/>
    <w:rsid w:val="001F4D8D"/>
    <w:rsid w:val="00232C8F"/>
    <w:rsid w:val="00234932"/>
    <w:rsid w:val="00244615"/>
    <w:rsid w:val="002446F0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4F2267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2400E"/>
    <w:rsid w:val="00745D40"/>
    <w:rsid w:val="007462E1"/>
    <w:rsid w:val="0076042D"/>
    <w:rsid w:val="007657D5"/>
    <w:rsid w:val="00773A2B"/>
    <w:rsid w:val="00776AA2"/>
    <w:rsid w:val="007A4C5E"/>
    <w:rsid w:val="007D1852"/>
    <w:rsid w:val="007D2CEA"/>
    <w:rsid w:val="00835248"/>
    <w:rsid w:val="00883461"/>
    <w:rsid w:val="00892CA3"/>
    <w:rsid w:val="008E68DE"/>
    <w:rsid w:val="008E70C1"/>
    <w:rsid w:val="0090588D"/>
    <w:rsid w:val="0092778A"/>
    <w:rsid w:val="00967790"/>
    <w:rsid w:val="0098630F"/>
    <w:rsid w:val="009A009B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74D2E"/>
    <w:rsid w:val="00BA5029"/>
    <w:rsid w:val="00BC2F3C"/>
    <w:rsid w:val="00C02721"/>
    <w:rsid w:val="00C03F4A"/>
    <w:rsid w:val="00C31869"/>
    <w:rsid w:val="00C745DD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13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6</cp:revision>
  <dcterms:created xsi:type="dcterms:W3CDTF">2016-10-17T13:29:00Z</dcterms:created>
  <dcterms:modified xsi:type="dcterms:W3CDTF">2016-11-25T06:22:00Z</dcterms:modified>
</cp:coreProperties>
</file>